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B35" w:rsidRPr="00E85B35" w:rsidRDefault="00E85B35" w:rsidP="00CA600C">
      <w:pPr>
        <w:pStyle w:val="Heading1"/>
      </w:pPr>
      <w:r w:rsidRPr="00E85B35">
        <w:t>GENERAL</w:t>
      </w:r>
    </w:p>
    <w:p w:rsidR="00E85B35" w:rsidRPr="00E85B35" w:rsidRDefault="00E85B35" w:rsidP="00CA600C">
      <w:pPr>
        <w:pStyle w:val="Heading2"/>
      </w:pPr>
      <w:r w:rsidRPr="00E85B35">
        <w:t>RELATED DOCUMENTS</w:t>
      </w:r>
    </w:p>
    <w:p w:rsidR="00E85B35" w:rsidRPr="00E85B35" w:rsidRDefault="00E85B35" w:rsidP="00CA600C">
      <w:pPr>
        <w:pStyle w:val="Heading3"/>
      </w:pPr>
      <w:r w:rsidRPr="00E85B35">
        <w:t>Drawings and general provisions of the Contract, including General and Supplementary Conditions and Division 1 specification sections, apply to work of this Section.</w:t>
      </w:r>
    </w:p>
    <w:p w:rsidR="00E85B35" w:rsidRPr="00E85B35" w:rsidRDefault="00E85B35" w:rsidP="00CA600C">
      <w:pPr>
        <w:pStyle w:val="Heading3"/>
      </w:pPr>
      <w:r w:rsidRPr="00E85B35">
        <w:t>This section is a Division 26 "Basic Materials and Methods" section, and is a part of each Division 16 section making reference to wiring devices specified herein.</w:t>
      </w:r>
    </w:p>
    <w:p w:rsidR="00E85B35" w:rsidRPr="00E85B35" w:rsidRDefault="00E85B35" w:rsidP="00CA600C">
      <w:pPr>
        <w:pStyle w:val="Heading2"/>
      </w:pPr>
      <w:r w:rsidRPr="00E85B35">
        <w:t>DESCRIPTION OF WORK</w:t>
      </w:r>
    </w:p>
    <w:p w:rsidR="00E85B35" w:rsidRPr="00E85B35" w:rsidRDefault="00E85B35" w:rsidP="00CA600C">
      <w:pPr>
        <w:pStyle w:val="Heading3"/>
      </w:pPr>
      <w:r w:rsidRPr="00E85B35">
        <w:t xml:space="preserve">The extent of wiring device work is indicated by drawings and schedules.  </w:t>
      </w:r>
      <w:proofErr w:type="gramStart"/>
      <w:r w:rsidRPr="00E85B35">
        <w:t>Wiring  devices</w:t>
      </w:r>
      <w:proofErr w:type="gramEnd"/>
      <w:r w:rsidRPr="00E85B35">
        <w:t xml:space="preserve"> are defined as single discrete units of electrical distribution systems which are intended to carry, but not utilize electrical energy.</w:t>
      </w:r>
    </w:p>
    <w:p w:rsidR="00E85B35" w:rsidRPr="00E85B35" w:rsidRDefault="00E85B35" w:rsidP="00CA600C">
      <w:pPr>
        <w:pStyle w:val="Heading3"/>
        <w:rPr>
          <w:b/>
          <w:vanish/>
        </w:rPr>
      </w:pPr>
      <w:r w:rsidRPr="00E85B35">
        <w:rPr>
          <w:b/>
          <w:vanish/>
        </w:rPr>
        <w:t>NOTE TO SPECIFIER:  REVISE LIST OF WIRING DEVICES ACCORDING TO SPECIFIC PROJECT REQUIREMENTS.</w:t>
      </w:r>
    </w:p>
    <w:p w:rsidR="00E85B35" w:rsidRPr="00E85B35" w:rsidRDefault="00E85B35" w:rsidP="00CA600C">
      <w:pPr>
        <w:pStyle w:val="Heading3"/>
      </w:pPr>
      <w:r w:rsidRPr="00E85B35">
        <w:t>Types of electrical wiring devices in this Section include the following:</w:t>
      </w:r>
    </w:p>
    <w:p w:rsidR="00E85B35" w:rsidRPr="00E85B35" w:rsidRDefault="00E85B35" w:rsidP="00CA600C">
      <w:pPr>
        <w:pStyle w:val="Heading4"/>
      </w:pPr>
      <w:r w:rsidRPr="00E85B35">
        <w:t>Receptacles</w:t>
      </w:r>
    </w:p>
    <w:p w:rsidR="00E85B35" w:rsidRPr="00E85B35" w:rsidRDefault="00E85B35" w:rsidP="00CA600C">
      <w:pPr>
        <w:pStyle w:val="Heading4"/>
      </w:pPr>
      <w:r w:rsidRPr="00E85B35">
        <w:t>Switches</w:t>
      </w:r>
    </w:p>
    <w:p w:rsidR="00E85B35" w:rsidRPr="00E85B35" w:rsidRDefault="00E85B35" w:rsidP="00CA600C">
      <w:pPr>
        <w:pStyle w:val="Heading4"/>
      </w:pPr>
      <w:r w:rsidRPr="00E85B35">
        <w:t>Wall Plates</w:t>
      </w:r>
    </w:p>
    <w:p w:rsidR="00E85B35" w:rsidRPr="00E85B35" w:rsidRDefault="00E85B35" w:rsidP="00CA600C">
      <w:pPr>
        <w:pStyle w:val="Heading4"/>
      </w:pPr>
      <w:r w:rsidRPr="00E85B35">
        <w:t>Dimmer Controls</w:t>
      </w:r>
    </w:p>
    <w:p w:rsidR="00E85B35" w:rsidRPr="00E85B35" w:rsidRDefault="00E85B35" w:rsidP="00CA600C">
      <w:pPr>
        <w:pStyle w:val="Heading4"/>
      </w:pPr>
      <w:r w:rsidRPr="00E85B35">
        <w:t>Floor Outlets</w:t>
      </w:r>
    </w:p>
    <w:p w:rsidR="00E85B35" w:rsidRPr="00E85B35" w:rsidRDefault="00E85B35" w:rsidP="00CA600C">
      <w:pPr>
        <w:pStyle w:val="Heading4"/>
      </w:pPr>
      <w:r w:rsidRPr="00E85B35">
        <w:t>Underfloor Duct and Fittings</w:t>
      </w:r>
    </w:p>
    <w:p w:rsidR="00E85B35" w:rsidRPr="00E85B35" w:rsidRDefault="00E85B35" w:rsidP="00CA600C">
      <w:pPr>
        <w:pStyle w:val="Heading2"/>
      </w:pPr>
      <w:r w:rsidRPr="00E85B35">
        <w:t>QUALITY ASSURANCE</w:t>
      </w:r>
    </w:p>
    <w:p w:rsidR="00E85B35" w:rsidRPr="00E85B35" w:rsidRDefault="00E85B35" w:rsidP="00CA600C">
      <w:pPr>
        <w:pStyle w:val="Heading3"/>
      </w:pPr>
      <w:r w:rsidRPr="00E85B35">
        <w:t xml:space="preserve">Manufacturers:  Firms regularly engaged in manufacture of wiring devices of types, sizes, and ratings required, whose products have been in satisfactory use in similar service for not less </w:t>
      </w:r>
      <w:proofErr w:type="spellStart"/>
      <w:r w:rsidRPr="00E85B35">
        <w:t>then</w:t>
      </w:r>
      <w:proofErr w:type="spellEnd"/>
      <w:r w:rsidRPr="00E85B35">
        <w:t xml:space="preserve"> 3 </w:t>
      </w:r>
      <w:proofErr w:type="gramStart"/>
      <w:r w:rsidRPr="00E85B35">
        <w:t>years</w:t>
      </w:r>
      <w:proofErr w:type="gramEnd"/>
      <w:r w:rsidRPr="00E85B35">
        <w:t>.</w:t>
      </w:r>
    </w:p>
    <w:p w:rsidR="00E85B35" w:rsidRPr="00E85B35" w:rsidRDefault="00E85B35" w:rsidP="00CA600C">
      <w:pPr>
        <w:pStyle w:val="Heading3"/>
      </w:pPr>
      <w:r w:rsidRPr="00E85B35">
        <w:t>Installer:  Qualified with at least 2 years of successful installation experience on projects with electrical installation work similar to that required for this project.</w:t>
      </w:r>
    </w:p>
    <w:p w:rsidR="00E85B35" w:rsidRPr="00E85B35" w:rsidRDefault="00E85B35" w:rsidP="00CA600C">
      <w:pPr>
        <w:pStyle w:val="Heading2"/>
      </w:pPr>
      <w:r w:rsidRPr="00E85B35">
        <w:t>REFERENCES</w:t>
      </w:r>
    </w:p>
    <w:p w:rsidR="00E85B35" w:rsidRPr="00E85B35" w:rsidRDefault="00E85B35" w:rsidP="00CA600C">
      <w:pPr>
        <w:pStyle w:val="Heading3"/>
      </w:pPr>
      <w:r w:rsidRPr="00E85B35">
        <w:t>NEC Compliance:  Comply with NEC as applicable to construction and installation of electrical wiring devices.</w:t>
      </w:r>
    </w:p>
    <w:p w:rsidR="00E85B35" w:rsidRPr="00E85B35" w:rsidRDefault="00E85B35" w:rsidP="00CA600C">
      <w:pPr>
        <w:pStyle w:val="Heading3"/>
      </w:pPr>
      <w:r w:rsidRPr="00E85B35">
        <w:t>UL Compliance and Labeling:  Provide electrical wiring devices which have been UL listed and labeled.</w:t>
      </w:r>
    </w:p>
    <w:p w:rsidR="00E85B35" w:rsidRPr="00E85B35" w:rsidRDefault="00E85B35" w:rsidP="00CA600C">
      <w:pPr>
        <w:pStyle w:val="Heading3"/>
      </w:pPr>
      <w:r w:rsidRPr="00E85B35">
        <w:t>NEMA Compliance:  Comply with NEMA standards for general and specific purpose wiring devices.</w:t>
      </w:r>
    </w:p>
    <w:p w:rsidR="00E85B35" w:rsidRPr="00E85B35" w:rsidRDefault="00E85B35" w:rsidP="00CA600C">
      <w:pPr>
        <w:pStyle w:val="Heading3"/>
      </w:pPr>
      <w:r w:rsidRPr="00E85B35">
        <w:t>NECA Compliance:  Comply with NECA's "Standard of Installation."</w:t>
      </w:r>
    </w:p>
    <w:p w:rsidR="00E85B35" w:rsidRPr="00E85B35" w:rsidRDefault="00E85B35" w:rsidP="00E85B35">
      <w:pPr>
        <w:numPr>
          <w:ilvl w:val="1"/>
          <w:numId w:val="22"/>
        </w:numPr>
        <w:tabs>
          <w:tab w:val="left" w:pos="1440"/>
        </w:tabs>
        <w:spacing w:before="240" w:after="60"/>
        <w:jc w:val="both"/>
        <w:outlineLvl w:val="1"/>
      </w:pPr>
      <w:r w:rsidRPr="00E85B35">
        <w:t>SUBMITTALS</w:t>
      </w:r>
    </w:p>
    <w:p w:rsidR="00E85B35" w:rsidRPr="00E85B35" w:rsidRDefault="00E85B35" w:rsidP="00CA600C">
      <w:pPr>
        <w:pStyle w:val="Heading3"/>
      </w:pPr>
      <w:r w:rsidRPr="00E85B35">
        <w:t>Product Data:  Submit manufacturer's data on electrical wiring devices.</w:t>
      </w:r>
    </w:p>
    <w:p w:rsidR="00E85B35" w:rsidRPr="00E85B35" w:rsidRDefault="00E85B35" w:rsidP="00CA600C">
      <w:pPr>
        <w:pStyle w:val="Heading1"/>
      </w:pPr>
      <w:r w:rsidRPr="00E85B35">
        <w:t>PRODUCTS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NOTE TO SPECIFIER:  REVISE LIST OF MANUFACTURERS AS REQUIRED FOR THE PROJECT.</w:t>
      </w:r>
    </w:p>
    <w:p w:rsidR="00E85B35" w:rsidRPr="00E85B35" w:rsidRDefault="00E85B35" w:rsidP="00CA600C">
      <w:pPr>
        <w:pStyle w:val="Heading2"/>
      </w:pPr>
      <w:r w:rsidRPr="00E85B35">
        <w:t>Manufacturers:  Subject to compliance with requirements, provide products of one of the following:</w:t>
      </w:r>
    </w:p>
    <w:p w:rsidR="00E85B35" w:rsidRPr="00E85B35" w:rsidRDefault="00E85B35" w:rsidP="00CA600C">
      <w:pPr>
        <w:pStyle w:val="Heading3"/>
      </w:pPr>
      <w:r w:rsidRPr="00E85B35">
        <w:lastRenderedPageBreak/>
        <w:t>Pass and Seymour Corporation</w:t>
      </w:r>
    </w:p>
    <w:p w:rsidR="00E85B35" w:rsidRPr="00E85B35" w:rsidRDefault="00E85B35" w:rsidP="00CA600C">
      <w:pPr>
        <w:pStyle w:val="Heading3"/>
      </w:pPr>
      <w:r w:rsidRPr="00E85B35">
        <w:t>Cooper</w:t>
      </w:r>
    </w:p>
    <w:p w:rsidR="00E85B35" w:rsidRPr="00E85B35" w:rsidRDefault="00E85B35" w:rsidP="00CA600C">
      <w:pPr>
        <w:pStyle w:val="Heading3"/>
      </w:pPr>
      <w:r w:rsidRPr="00E85B35">
        <w:t>Hubbell, Inc.</w:t>
      </w:r>
    </w:p>
    <w:p w:rsidR="00E85B35" w:rsidRPr="00E85B35" w:rsidRDefault="00E85B35" w:rsidP="00CA600C">
      <w:pPr>
        <w:pStyle w:val="Heading3"/>
      </w:pPr>
      <w:r w:rsidRPr="00E85B35">
        <w:t>Leviton, Inc.</w:t>
      </w:r>
    </w:p>
    <w:p w:rsidR="00E85B35" w:rsidRPr="00E85B35" w:rsidRDefault="00E85B35" w:rsidP="00CA600C">
      <w:pPr>
        <w:pStyle w:val="Heading3"/>
      </w:pPr>
      <w:r w:rsidRPr="00E85B35">
        <w:t>Crouse Hinds</w:t>
      </w:r>
    </w:p>
    <w:p w:rsidR="00E85B35" w:rsidRPr="00E85B35" w:rsidRDefault="00E85B35" w:rsidP="00CA600C">
      <w:pPr>
        <w:pStyle w:val="Heading3"/>
      </w:pPr>
      <w:proofErr w:type="spellStart"/>
      <w:r w:rsidRPr="00E85B35">
        <w:t>Wiremold</w:t>
      </w:r>
      <w:proofErr w:type="spellEnd"/>
    </w:p>
    <w:p w:rsidR="00E85B35" w:rsidRPr="00E85B35" w:rsidRDefault="00E85B35" w:rsidP="00CA600C">
      <w:pPr>
        <w:pStyle w:val="Heading3"/>
      </w:pPr>
      <w:r w:rsidRPr="00E85B35">
        <w:t>Walker Duct</w:t>
      </w:r>
    </w:p>
    <w:p w:rsidR="00E85B35" w:rsidRPr="00E85B35" w:rsidRDefault="00E85B35" w:rsidP="00CA600C">
      <w:pPr>
        <w:pStyle w:val="Heading3"/>
      </w:pPr>
      <w:proofErr w:type="spellStart"/>
      <w:r w:rsidRPr="00E85B35">
        <w:t>Cellco</w:t>
      </w:r>
      <w:proofErr w:type="spellEnd"/>
    </w:p>
    <w:p w:rsidR="00E85B35" w:rsidRPr="00E85B35" w:rsidRDefault="00E85B35" w:rsidP="00CA600C">
      <w:pPr>
        <w:pStyle w:val="Heading3"/>
      </w:pPr>
      <w:proofErr w:type="spellStart"/>
      <w:r w:rsidRPr="00E85B35">
        <w:t>Lutron</w:t>
      </w:r>
      <w:proofErr w:type="spellEnd"/>
    </w:p>
    <w:p w:rsidR="00E85B35" w:rsidRPr="00E85B35" w:rsidRDefault="00E85B35" w:rsidP="00CA600C">
      <w:pPr>
        <w:pStyle w:val="Heading2"/>
      </w:pPr>
      <w:r w:rsidRPr="00E85B35">
        <w:t>WIRING DEVICES</w:t>
      </w:r>
    </w:p>
    <w:p w:rsidR="00E85B35" w:rsidRPr="00E85B35" w:rsidRDefault="00E85B35" w:rsidP="00CA600C">
      <w:pPr>
        <w:pStyle w:val="Heading3"/>
      </w:pPr>
      <w:r w:rsidRPr="00E85B35">
        <w:t>General:  Where shown on the drawings, furnish and install wiring devices indicated by the appropriate symbols.  Wiring devices shall be products of Pass and Seymour Corporation, or equal.  Catalog numbers shown below are P &amp; S hard use specification grade.  Similar devices manufactured by Hubbell or Leviton shall be equally acceptable.</w:t>
      </w:r>
    </w:p>
    <w:p w:rsidR="00E85B35" w:rsidRPr="00E85B35" w:rsidRDefault="00E85B35" w:rsidP="00CA600C">
      <w:pPr>
        <w:pStyle w:val="Heading3"/>
        <w:rPr>
          <w:vanish/>
        </w:rPr>
      </w:pPr>
      <w:r w:rsidRPr="00E85B35">
        <w:rPr>
          <w:b/>
          <w:vanish/>
        </w:rPr>
        <w:t>NOTE TO SPECIFIER:  SWITCHES ARE SPECIFICATION GRADE, TUMBLER TYPE-CHANGE COLOR AS DESIRED.  FOR ROCKER TYPE SWITCHES USE 2621, 2622, 2623, &amp; 2624.</w:t>
      </w:r>
      <w:r w:rsidRPr="00E85B35">
        <w:rPr>
          <w:vanish/>
        </w:rPr>
        <w:t xml:space="preserve"> </w:t>
      </w:r>
    </w:p>
    <w:p w:rsidR="00E85B35" w:rsidRPr="00E85B35" w:rsidRDefault="00E85B35" w:rsidP="00CA600C">
      <w:pPr>
        <w:pStyle w:val="Heading3"/>
      </w:pPr>
      <w:r w:rsidRPr="00E85B35">
        <w:t>Switches:  Branch circuit switches shall be flush tumbler (rocker) type as follows:</w:t>
      </w:r>
    </w:p>
    <w:p w:rsidR="00E85B35" w:rsidRPr="00E85B35" w:rsidRDefault="00E85B35" w:rsidP="00CA600C">
      <w:pPr>
        <w:pStyle w:val="Heading4"/>
      </w:pPr>
      <w:r w:rsidRPr="00E85B35">
        <w:t>Single Pole</w:t>
      </w:r>
      <w:r w:rsidRPr="00E85B35">
        <w:tab/>
      </w:r>
      <w:r w:rsidRPr="00E85B35">
        <w:tab/>
      </w:r>
      <w:r w:rsidRPr="00E85B35">
        <w:tab/>
      </w:r>
      <w:r w:rsidRPr="00E85B35">
        <w:tab/>
      </w:r>
      <w:r w:rsidRPr="00E85B35">
        <w:tab/>
        <w:t>20AC1 Series - Gray</w:t>
      </w:r>
    </w:p>
    <w:p w:rsidR="00E85B35" w:rsidRPr="00E85B35" w:rsidRDefault="00E85B35" w:rsidP="00CA600C">
      <w:pPr>
        <w:pStyle w:val="Heading4"/>
      </w:pPr>
      <w:r w:rsidRPr="00E85B35">
        <w:t>Two Pole</w:t>
      </w:r>
      <w:r w:rsidRPr="00E85B35">
        <w:tab/>
      </w:r>
      <w:r w:rsidRPr="00E85B35">
        <w:tab/>
      </w:r>
      <w:r w:rsidRPr="00E85B35">
        <w:tab/>
      </w:r>
      <w:r w:rsidRPr="00E85B35">
        <w:tab/>
      </w:r>
      <w:r w:rsidRPr="00E85B35">
        <w:tab/>
        <w:t>20AC2 Series - Gray</w:t>
      </w:r>
    </w:p>
    <w:p w:rsidR="00E85B35" w:rsidRPr="00E85B35" w:rsidRDefault="00E85B35" w:rsidP="00CA600C">
      <w:pPr>
        <w:pStyle w:val="Heading4"/>
      </w:pPr>
      <w:r w:rsidRPr="00E85B35">
        <w:t>Three-Way</w:t>
      </w:r>
      <w:r w:rsidRPr="00E85B35">
        <w:tab/>
      </w:r>
      <w:r w:rsidRPr="00E85B35">
        <w:tab/>
      </w:r>
      <w:r w:rsidRPr="00E85B35">
        <w:tab/>
      </w:r>
      <w:r w:rsidRPr="00E85B35">
        <w:tab/>
      </w:r>
      <w:r w:rsidRPr="00E85B35">
        <w:tab/>
        <w:t>20AC3 Series - Gray</w:t>
      </w:r>
    </w:p>
    <w:p w:rsidR="00E85B35" w:rsidRPr="00E85B35" w:rsidRDefault="00E85B35" w:rsidP="00CA600C">
      <w:pPr>
        <w:pStyle w:val="Heading4"/>
      </w:pPr>
      <w:r w:rsidRPr="00E85B35">
        <w:t>Four-Way</w:t>
      </w:r>
      <w:r w:rsidRPr="00E85B35">
        <w:tab/>
      </w:r>
      <w:r w:rsidRPr="00E85B35">
        <w:tab/>
      </w:r>
      <w:r w:rsidRPr="00E85B35">
        <w:tab/>
      </w:r>
      <w:r w:rsidRPr="00E85B35">
        <w:tab/>
      </w:r>
      <w:r w:rsidRPr="00E85B35">
        <w:tab/>
        <w:t>20AC4 Series - Gray</w:t>
      </w:r>
    </w:p>
    <w:p w:rsidR="00E85B35" w:rsidRPr="00E85B35" w:rsidRDefault="00E85B35" w:rsidP="00CA600C">
      <w:pPr>
        <w:pStyle w:val="Heading4"/>
      </w:pPr>
      <w:r w:rsidRPr="00E85B35">
        <w:t xml:space="preserve">Single Pole SW </w:t>
      </w:r>
      <w:proofErr w:type="gramStart"/>
      <w:r w:rsidRPr="00E85B35">
        <w:t>With</w:t>
      </w:r>
      <w:proofErr w:type="gramEnd"/>
      <w:r w:rsidRPr="00E85B35">
        <w:t xml:space="preserve"> Pilot </w:t>
      </w:r>
      <w:r w:rsidRPr="00E85B35">
        <w:tab/>
      </w:r>
      <w:r w:rsidR="00CA600C">
        <w:tab/>
      </w:r>
      <w:r w:rsidR="00CA600C">
        <w:tab/>
      </w:r>
      <w:r w:rsidRPr="00E85B35">
        <w:t>20-AC1-RPL Series</w:t>
      </w:r>
    </w:p>
    <w:p w:rsidR="00E85B35" w:rsidRPr="00E85B35" w:rsidRDefault="00E85B35" w:rsidP="00CA600C">
      <w:pPr>
        <w:pStyle w:val="Heading4"/>
      </w:pPr>
      <w:r w:rsidRPr="00E85B35">
        <w:t xml:space="preserve">Switches for emergency systems shall be as shown above, but </w:t>
      </w:r>
      <w:r w:rsidRPr="00E85B35">
        <w:rPr>
          <w:u w:val="single"/>
        </w:rPr>
        <w:t>red</w:t>
      </w:r>
      <w:r w:rsidRPr="00E85B35">
        <w:t xml:space="preserve"> in color.</w:t>
      </w:r>
    </w:p>
    <w:p w:rsidR="00E85B35" w:rsidRPr="00E85B35" w:rsidRDefault="00E85B35" w:rsidP="00CA600C">
      <w:pPr>
        <w:pStyle w:val="Heading4"/>
        <w:rPr>
          <w:b/>
          <w:vanish/>
        </w:rPr>
      </w:pPr>
      <w:r w:rsidRPr="00E85B35">
        <w:rPr>
          <w:b/>
          <w:vanish/>
        </w:rPr>
        <w:t xml:space="preserve">NOTE TO SPECIFIER:  CHANGE POWER PACK MODEL NUMBERS BELOW IF USING 277V LIGHTING CIRCUITS.  REPLACE 120 WITH 277 IN MODEL NUMBERS BELOW.  </w:t>
      </w:r>
    </w:p>
    <w:p w:rsidR="00E85B35" w:rsidRPr="00E85B35" w:rsidRDefault="00E85B35" w:rsidP="00CA600C">
      <w:pPr>
        <w:pStyle w:val="Heading4"/>
      </w:pPr>
      <w:r w:rsidRPr="00E85B35">
        <w:t>Wall Mounted Line Voltage PIR type Occupancy Sensing Switches:</w:t>
      </w:r>
      <w:r w:rsidRPr="00E85B35">
        <w:tab/>
        <w:t>Watt Stopper type WA-200 – 120/277 – Ivory with time delay set at 15 minutes</w:t>
      </w:r>
    </w:p>
    <w:p w:rsidR="00E85B35" w:rsidRPr="00E85B35" w:rsidRDefault="00E85B35" w:rsidP="00CA600C">
      <w:pPr>
        <w:pStyle w:val="Heading4"/>
      </w:pPr>
      <w:r w:rsidRPr="00E85B35">
        <w:t>Ceiling Mounted Line Voltage Ultrasonic Occupancy Sensing Switches:</w:t>
      </w:r>
      <w:r w:rsidRPr="00E85B35">
        <w:tab/>
        <w:t>Watt Stopper type WT-1105 – Ivory with time delay set at 15 minutes  with a Watt Stopper B120E-P power pack. Mount power pack above accessible ceiling.  Provide all necessary wiring between power pack and occupancy sensor.</w:t>
      </w:r>
    </w:p>
    <w:p w:rsidR="00E85B35" w:rsidRPr="00E85B35" w:rsidRDefault="00E85B35" w:rsidP="00CA600C">
      <w:pPr>
        <w:pStyle w:val="Heading4"/>
      </w:pPr>
      <w:r w:rsidRPr="00E85B35">
        <w:t>Wall Mounted Line Voltage Dual Technology Occupancy Sensing Switches:    Watt Stopper type DT-200 – Ivory with time delay set at 15 minutes with a Watt Stopper B120E-P power pack. Mount power pack above the accessible ceiling. Provide all necessary wiring between power pack and occupancy sensor.</w:t>
      </w:r>
    </w:p>
    <w:p w:rsidR="00E85B35" w:rsidRPr="00E85B35" w:rsidRDefault="00E85B35" w:rsidP="00CA600C">
      <w:pPr>
        <w:pStyle w:val="Heading3"/>
      </w:pPr>
      <w:r w:rsidRPr="00E85B35">
        <w:t xml:space="preserve">Dimmer Switches:  Provide dimmer switches according to the following (all catalog numbers are </w:t>
      </w:r>
      <w:proofErr w:type="spellStart"/>
      <w:r w:rsidRPr="00E85B35">
        <w:t>Lutron</w:t>
      </w:r>
      <w:proofErr w:type="spellEnd"/>
      <w:r w:rsidRPr="00E85B35">
        <w:t xml:space="preserve"> Nova T series, unless otherwise noted).  At minimum, all dimmer switches shall be rated to accommodate the load shown to be switched on the Drawings.</w:t>
      </w:r>
    </w:p>
    <w:p w:rsidR="00E85B35" w:rsidRPr="00E85B35" w:rsidRDefault="00E85B35" w:rsidP="00E85B35"/>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rPr>
          <w:u w:val="single"/>
        </w:rPr>
        <w:t>Incandescent Dimmers</w:t>
      </w:r>
      <w:r w:rsidRPr="00E85B35">
        <w:tab/>
      </w:r>
      <w:r w:rsidRPr="00E85B35">
        <w:rPr>
          <w:u w:val="single"/>
        </w:rPr>
        <w:t>Catalog No.</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600 Watt, Single Pole</w:t>
      </w:r>
      <w:r w:rsidRPr="00E85B35">
        <w:tab/>
        <w:t>NT-600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1000 Watt, Single Pole</w:t>
      </w:r>
      <w:r w:rsidRPr="00E85B35">
        <w:tab/>
        <w:t>NT-1000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1500 Watt, Single Pole</w:t>
      </w:r>
      <w:r w:rsidRPr="00E85B35">
        <w:tab/>
        <w:t>NT-1500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2000 Watt, Single Pole</w:t>
      </w:r>
      <w:r w:rsidRPr="00E85B35">
        <w:tab/>
        <w:t>NT-2000</w:t>
      </w:r>
    </w:p>
    <w:p w:rsidR="00E85B35" w:rsidRPr="00E85B35" w:rsidRDefault="00E85B35" w:rsidP="00E85B35">
      <w:pPr>
        <w:widowControl w:val="0"/>
        <w:tabs>
          <w:tab w:val="left" w:pos="1296"/>
          <w:tab w:val="left" w:pos="1728"/>
          <w:tab w:val="left" w:pos="3456"/>
          <w:tab w:val="left" w:pos="5616"/>
          <w:tab w:val="left" w:pos="7776"/>
        </w:tabs>
        <w:ind w:left="7776" w:hanging="6480"/>
        <w:jc w:val="both"/>
      </w:pPr>
    </w:p>
    <w:p w:rsidR="00E85B35" w:rsidRPr="00E85B35" w:rsidRDefault="00E85B35" w:rsidP="00E85B35">
      <w:pPr>
        <w:widowControl w:val="0"/>
        <w:tabs>
          <w:tab w:val="left" w:pos="1728"/>
          <w:tab w:val="left" w:pos="3456"/>
          <w:tab w:val="left" w:pos="5616"/>
          <w:tab w:val="left" w:pos="7776"/>
        </w:tabs>
        <w:ind w:left="1440"/>
        <w:jc w:val="both"/>
      </w:pPr>
      <w:r w:rsidRPr="00E85B35">
        <w:t xml:space="preserve">Incandescent Low Voltage </w:t>
      </w:r>
    </w:p>
    <w:p w:rsidR="00E85B35" w:rsidRPr="00E85B35" w:rsidRDefault="00E85B35" w:rsidP="00E85B35">
      <w:pPr>
        <w:widowControl w:val="0"/>
        <w:tabs>
          <w:tab w:val="left" w:pos="1728"/>
          <w:tab w:val="left" w:pos="3456"/>
          <w:tab w:val="left" w:pos="5616"/>
          <w:tab w:val="left" w:pos="7776"/>
        </w:tabs>
        <w:ind w:left="1440"/>
        <w:jc w:val="both"/>
      </w:pPr>
      <w:r w:rsidRPr="00E85B35">
        <w:lastRenderedPageBreak/>
        <w:t xml:space="preserve">Dimmers (for transformer </w:t>
      </w:r>
    </w:p>
    <w:p w:rsidR="00E85B35" w:rsidRPr="00E85B35" w:rsidRDefault="00E85B35" w:rsidP="00E85B35">
      <w:pPr>
        <w:widowControl w:val="0"/>
        <w:tabs>
          <w:tab w:val="left" w:pos="1728"/>
          <w:tab w:val="left" w:pos="3456"/>
          <w:tab w:val="left" w:pos="5616"/>
          <w:tab w:val="left" w:pos="7776"/>
        </w:tabs>
        <w:ind w:left="1440"/>
        <w:jc w:val="both"/>
        <w:rPr>
          <w:u w:val="single"/>
        </w:rPr>
      </w:pPr>
      <w:proofErr w:type="gramStart"/>
      <w:r w:rsidRPr="00E85B35">
        <w:rPr>
          <w:u w:val="single"/>
        </w:rPr>
        <w:t>supplied</w:t>
      </w:r>
      <w:proofErr w:type="gramEnd"/>
      <w:r w:rsidRPr="00E85B35">
        <w:rPr>
          <w:u w:val="single"/>
        </w:rPr>
        <w:t xml:space="preserve"> low voltage lamps)</w:t>
      </w:r>
    </w:p>
    <w:p w:rsidR="00E85B35" w:rsidRPr="00E85B35" w:rsidRDefault="00E85B35" w:rsidP="00E85B35">
      <w:pPr>
        <w:widowControl w:val="0"/>
        <w:tabs>
          <w:tab w:val="left" w:pos="1728"/>
          <w:tab w:val="left" w:pos="3456"/>
          <w:tab w:val="left" w:pos="5616"/>
          <w:tab w:val="left" w:pos="7776"/>
        </w:tabs>
        <w:ind w:left="1440"/>
        <w:jc w:val="both"/>
      </w:pP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600 VA (500W), Single Pole</w:t>
      </w:r>
      <w:r w:rsidRPr="00E85B35">
        <w:tab/>
        <w:t>NTLV-600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1000 VA (800W), Single Pole</w:t>
      </w:r>
      <w:r w:rsidRPr="00E85B35">
        <w:tab/>
        <w:t>NTLV-1000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1500 VA (1200W), Single Pole</w:t>
      </w:r>
      <w:r w:rsidRPr="00E85B35">
        <w:tab/>
        <w:t>NTLV-1500</w:t>
      </w:r>
    </w:p>
    <w:p w:rsidR="00E85B35" w:rsidRPr="00E85B35" w:rsidRDefault="00E85B35" w:rsidP="00E85B35">
      <w:pPr>
        <w:widowControl w:val="0"/>
        <w:tabs>
          <w:tab w:val="left" w:pos="1296"/>
          <w:tab w:val="left" w:pos="1728"/>
          <w:tab w:val="left" w:pos="3456"/>
          <w:tab w:val="left" w:pos="5616"/>
          <w:tab w:val="left" w:pos="7776"/>
        </w:tabs>
        <w:ind w:left="5616" w:hanging="4320"/>
        <w:jc w:val="both"/>
      </w:pPr>
    </w:p>
    <w:p w:rsidR="00E85B35" w:rsidRPr="00E85B35" w:rsidRDefault="00E85B35" w:rsidP="00E85B35">
      <w:pPr>
        <w:widowControl w:val="0"/>
        <w:tabs>
          <w:tab w:val="left" w:pos="1728"/>
          <w:tab w:val="left" w:pos="3456"/>
          <w:tab w:val="left" w:pos="5616"/>
          <w:tab w:val="left" w:pos="7776"/>
        </w:tabs>
        <w:ind w:left="1440"/>
        <w:jc w:val="both"/>
      </w:pPr>
      <w:r w:rsidRPr="00E85B35">
        <w:t>Fluorescent Dimmers (for 30 &amp;</w:t>
      </w:r>
    </w:p>
    <w:p w:rsidR="00E85B35" w:rsidRPr="00E85B35" w:rsidRDefault="00E85B35" w:rsidP="00E85B35">
      <w:pPr>
        <w:widowControl w:val="0"/>
        <w:tabs>
          <w:tab w:val="left" w:pos="1728"/>
          <w:tab w:val="left" w:pos="3456"/>
          <w:tab w:val="left" w:pos="5616"/>
          <w:tab w:val="left" w:pos="7776"/>
        </w:tabs>
        <w:ind w:left="1440"/>
        <w:jc w:val="both"/>
      </w:pPr>
      <w:r w:rsidRPr="00E85B35">
        <w:t>40W rapid start lamps with</w:t>
      </w:r>
    </w:p>
    <w:p w:rsidR="00E85B35" w:rsidRPr="00E85B35" w:rsidRDefault="00E85B35" w:rsidP="00E85B35">
      <w:pPr>
        <w:widowControl w:val="0"/>
        <w:tabs>
          <w:tab w:val="left" w:pos="1728"/>
          <w:tab w:val="left" w:pos="3456"/>
          <w:tab w:val="left" w:pos="5616"/>
          <w:tab w:val="left" w:pos="7776"/>
        </w:tabs>
        <w:ind w:left="1440"/>
        <w:jc w:val="both"/>
      </w:pPr>
      <w:proofErr w:type="gramStart"/>
      <w:r w:rsidRPr="00E85B35">
        <w:rPr>
          <w:u w:val="single"/>
        </w:rPr>
        <w:t>magnetic</w:t>
      </w:r>
      <w:proofErr w:type="gramEnd"/>
      <w:r w:rsidRPr="00E85B35">
        <w:rPr>
          <w:u w:val="single"/>
        </w:rPr>
        <w:t xml:space="preserve"> dimming type ballasts)</w:t>
      </w:r>
    </w:p>
    <w:p w:rsidR="00E85B35" w:rsidRPr="00E85B35" w:rsidRDefault="00E85B35" w:rsidP="00E85B35">
      <w:pPr>
        <w:widowControl w:val="0"/>
        <w:tabs>
          <w:tab w:val="left" w:pos="1296"/>
          <w:tab w:val="left" w:pos="1728"/>
          <w:tab w:val="left" w:pos="3456"/>
          <w:tab w:val="left" w:pos="5616"/>
          <w:tab w:val="left" w:pos="7776"/>
        </w:tabs>
        <w:jc w:val="both"/>
      </w:pP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 to 10 Lamps, Single Pole</w:t>
      </w:r>
      <w:r w:rsidRPr="00E85B35">
        <w:tab/>
        <w:t>NF-10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6 to 20 Lamps, Single Pole</w:t>
      </w:r>
      <w:r w:rsidRPr="00E85B35">
        <w:tab/>
        <w:t>NF-20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14 to 30 Lamps, Single Pole</w:t>
      </w:r>
      <w:r w:rsidRPr="00E85B35">
        <w:tab/>
        <w:t>NF-30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1 to 12 Lamps, Single Pole</w:t>
      </w:r>
      <w:r w:rsidRPr="00E85B35">
        <w:tab/>
        <w:t>NF-10-277</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6 to 24 Lamps, Single Pole</w:t>
      </w:r>
      <w:r w:rsidRPr="00E85B35">
        <w:tab/>
        <w:t>NF-20-277</w:t>
      </w:r>
    </w:p>
    <w:p w:rsidR="00E85B35" w:rsidRPr="00E85B35" w:rsidRDefault="00E85B35" w:rsidP="00CA600C">
      <w:pPr>
        <w:pStyle w:val="Heading2"/>
      </w:pPr>
      <w:r w:rsidRPr="00E85B35">
        <w:t>RECEPTACLES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 xml:space="preserve">NOTE TO SPECIFIER:  RECEPTACLES ARE FIGURE 8 TYPE-CHANGE COLOR AS DESIRED. FOR HARD USE SPECIFICATION GRADE USE 26352 FOR RECTANGULAR TYPE AND 5352 FOR FIGURE 8 TYPE.  </w:t>
      </w:r>
    </w:p>
    <w:p w:rsidR="00E85B35" w:rsidRPr="00E85B35" w:rsidRDefault="00E85B35" w:rsidP="00CA600C">
      <w:pPr>
        <w:pStyle w:val="Heading3"/>
      </w:pPr>
      <w:r w:rsidRPr="00E85B35">
        <w:t>All receptacles shall be side and back wired, self-grounding of the type indicated on the drawings, or as follows. Catalog numbers shown below are Pass &amp; Seymour specification grade unless otherwise indicated.  Similar devices manufactured by Hubbell or Leviton shall be equally acceptable:</w:t>
      </w:r>
    </w:p>
    <w:p w:rsidR="00E85B35" w:rsidRPr="00E85B35" w:rsidRDefault="00E85B35" w:rsidP="00E85B35">
      <w:pPr>
        <w:numPr>
          <w:ilvl w:val="3"/>
          <w:numId w:val="22"/>
        </w:numPr>
        <w:tabs>
          <w:tab w:val="left" w:pos="1440"/>
        </w:tabs>
        <w:spacing w:before="240" w:after="60"/>
        <w:contextualSpacing/>
        <w:jc w:val="both"/>
        <w:outlineLvl w:val="3"/>
      </w:pPr>
      <w:r w:rsidRPr="00E85B35">
        <w:t>Duplex Convenience Receptacles</w:t>
      </w:r>
      <w:r w:rsidRPr="00E85B35">
        <w:tab/>
      </w:r>
      <w:r w:rsidRPr="00E85B35">
        <w:tab/>
        <w:t>5362 Series-Gray</w:t>
      </w:r>
    </w:p>
    <w:p w:rsidR="00E85B35" w:rsidRPr="00E85B35" w:rsidRDefault="00E85B35" w:rsidP="00E85B35">
      <w:pPr>
        <w:widowControl w:val="0"/>
        <w:tabs>
          <w:tab w:val="left" w:pos="1296"/>
          <w:tab w:val="left" w:pos="1728"/>
          <w:tab w:val="left" w:pos="3456"/>
          <w:tab w:val="left" w:pos="5616"/>
          <w:tab w:val="left" w:pos="5990"/>
          <w:tab w:val="left" w:pos="7776"/>
        </w:tabs>
        <w:ind w:left="5616" w:hanging="4176"/>
        <w:jc w:val="both"/>
      </w:pPr>
      <w:r w:rsidRPr="00E85B35">
        <w:t>20A-125V (Grounding Type)</w:t>
      </w:r>
    </w:p>
    <w:p w:rsidR="00E85B35" w:rsidRPr="00E85B35" w:rsidRDefault="00E85B35" w:rsidP="00E85B35">
      <w:pPr>
        <w:numPr>
          <w:ilvl w:val="3"/>
          <w:numId w:val="22"/>
        </w:numPr>
        <w:tabs>
          <w:tab w:val="left" w:pos="1440"/>
        </w:tabs>
        <w:spacing w:before="240" w:after="60"/>
        <w:contextualSpacing/>
        <w:jc w:val="both"/>
        <w:outlineLvl w:val="3"/>
      </w:pPr>
      <w:r w:rsidRPr="00E85B35">
        <w:t>Weatherproof Duplex Receptacles</w:t>
      </w:r>
      <w:r w:rsidRPr="00E85B35">
        <w:tab/>
      </w:r>
      <w:r w:rsidRPr="00E85B35">
        <w:tab/>
        <w:t>5362 WP Series-Gray with</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pPr>
      <w:r w:rsidRPr="00E85B35">
        <w:t>20A-125V (Grounding Type)</w:t>
      </w:r>
      <w:r w:rsidRPr="00E85B35">
        <w:tab/>
      </w:r>
      <w:r w:rsidRPr="00E85B35">
        <w:tab/>
        <w:t>Weatherproof F.S.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Duplex GFI Receptacle</w:t>
      </w:r>
      <w:r w:rsidRPr="00E85B35">
        <w:tab/>
        <w:t xml:space="preserve">2091-Gray </w:t>
      </w:r>
    </w:p>
    <w:p w:rsidR="00E85B35" w:rsidRPr="00E85B35" w:rsidRDefault="00E85B35" w:rsidP="00E85B35">
      <w:pPr>
        <w:widowControl w:val="0"/>
        <w:tabs>
          <w:tab w:val="left" w:pos="1728"/>
          <w:tab w:val="left" w:pos="3456"/>
          <w:tab w:val="left" w:pos="5616"/>
          <w:tab w:val="left" w:pos="5760"/>
          <w:tab w:val="left" w:pos="7776"/>
        </w:tabs>
        <w:ind w:left="5760" w:hanging="4320"/>
        <w:jc w:val="both"/>
      </w:pPr>
      <w:r w:rsidRPr="00E85B35">
        <w:t>20A-125V</w:t>
      </w:r>
      <w:r w:rsidRPr="00E85B35">
        <w:tab/>
      </w:r>
      <w:r w:rsidRPr="00E85B35">
        <w:tab/>
      </w:r>
      <w:r w:rsidRPr="00E85B35">
        <w:tab/>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Weatherproof Duplex</w:t>
      </w:r>
      <w:r w:rsidRPr="00E85B35">
        <w:tab/>
        <w:t>2091 with 4511 (horizontal) or</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GFI Receptacle 20A-125 Volt</w:t>
      </w:r>
      <w:r w:rsidRPr="00E85B35">
        <w:tab/>
      </w:r>
      <w:r w:rsidRPr="00E85B35">
        <w:tab/>
        <w:t>4512 (vertical) Weatherproof Wall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Clock Hanger Outlet</w:t>
      </w:r>
      <w:r w:rsidRPr="00E85B35">
        <w:tab/>
        <w:t>S3733-SS</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Receptacle  </w:t>
      </w:r>
      <w:r w:rsidRPr="00E85B35">
        <w:tab/>
        <w:t>8300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8300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GFI Receptacle  </w:t>
      </w:r>
      <w:r w:rsidRPr="00E85B35">
        <w:tab/>
        <w:t>2091-HG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2091-HG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Safety Receptacle</w:t>
      </w:r>
      <w:r w:rsidRPr="00E85B35">
        <w:tab/>
        <w:t xml:space="preserve">SG-62H Gray for Normal and </w:t>
      </w:r>
    </w:p>
    <w:p w:rsidR="00E85B35" w:rsidRPr="00E85B35" w:rsidRDefault="00E85B35" w:rsidP="00E85B35">
      <w:pPr>
        <w:ind w:left="5760"/>
      </w:pPr>
      <w:r w:rsidRPr="00E85B35">
        <w:t>SG-62H Red for Emergency</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Emergency Duplex Receptacle</w:t>
      </w:r>
      <w:r w:rsidRPr="00E85B35">
        <w:tab/>
        <w:t>8300 Red</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20 </w:t>
      </w:r>
      <w:proofErr w:type="gramStart"/>
      <w:r w:rsidRPr="00E85B35">
        <w:t>Amp</w:t>
      </w:r>
      <w:proofErr w:type="gramEnd"/>
      <w:r w:rsidRPr="00E85B35">
        <w:t>, 125 Volt</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Isolated Ground Receptacles </w:t>
      </w:r>
      <w:r w:rsidRPr="00E85B35">
        <w:tab/>
        <w:t>IG6300 with Orange Cover Plate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20A-125 Volt, Ground Wire shall be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proofErr w:type="gramStart"/>
      <w:r w:rsidRPr="00E85B35">
        <w:t>routed</w:t>
      </w:r>
      <w:proofErr w:type="gramEnd"/>
      <w:r w:rsidRPr="00E85B35">
        <w:t xml:space="preserve"> back to main switchboard ground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proofErr w:type="gramStart"/>
      <w:r w:rsidRPr="00E85B35">
        <w:t>or</w:t>
      </w:r>
      <w:proofErr w:type="gramEnd"/>
      <w:r w:rsidRPr="00E85B35">
        <w:t xml:space="preserve"> separately derived system ground in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proofErr w:type="gramStart"/>
      <w:r w:rsidRPr="00E85B35">
        <w:t>accordance</w:t>
      </w:r>
      <w:proofErr w:type="gramEnd"/>
      <w:r w:rsidRPr="00E85B35">
        <w:t xml:space="preserve"> with NEC requirements.</w:t>
      </w:r>
    </w:p>
    <w:p w:rsidR="00E85B35" w:rsidRPr="00E85B35" w:rsidRDefault="00E85B35" w:rsidP="00E85B35">
      <w:pPr>
        <w:widowControl w:val="0"/>
        <w:tabs>
          <w:tab w:val="left" w:pos="1710"/>
          <w:tab w:val="left" w:pos="3456"/>
          <w:tab w:val="left" w:pos="5616"/>
          <w:tab w:val="left" w:pos="5990"/>
          <w:tab w:val="left" w:pos="7776"/>
        </w:tabs>
        <w:ind w:left="1710" w:hanging="270"/>
        <w:jc w:val="both"/>
        <w:rPr>
          <w:b/>
          <w:vanish/>
        </w:rPr>
      </w:pPr>
      <w:r w:rsidRPr="00E85B35">
        <w:tab/>
      </w:r>
      <w:r w:rsidRPr="00E85B35">
        <w:rPr>
          <w:b/>
          <w:vanish/>
        </w:rPr>
        <w:t xml:space="preserve">NOTE TO SPECIFIER:  REVISE THE FOLLOWING PARAGRAPH TO ASSURE THAT ALL OF THE AREAS THAT NEED TO </w:t>
      </w:r>
      <w:smartTag w:uri="urn:schemas-microsoft-com:office:smarttags" w:element="place">
        <w:smartTag w:uri="urn:schemas-microsoft-com:office:smarttags" w:element="PlaceName">
          <w:r w:rsidRPr="00E85B35">
            <w:rPr>
              <w:b/>
              <w:vanish/>
            </w:rPr>
            <w:t>HAVE</w:t>
          </w:r>
        </w:smartTag>
        <w:r w:rsidRPr="00E85B35">
          <w:rPr>
            <w:b/>
            <w:vanish/>
          </w:rPr>
          <w:t xml:space="preserve"> </w:t>
        </w:r>
        <w:smartTag w:uri="urn:schemas-microsoft-com:office:smarttags" w:element="PlaceType">
          <w:r w:rsidRPr="00E85B35">
            <w:rPr>
              <w:b/>
              <w:vanish/>
            </w:rPr>
            <w:t>HOSPITAL</w:t>
          </w:r>
        </w:smartTag>
      </w:smartTag>
      <w:r w:rsidRPr="00E85B35">
        <w:rPr>
          <w:b/>
          <w:vanish/>
        </w:rPr>
        <w:t xml:space="preserve"> GRADE RECEPTACLES ARE LISTED.</w:t>
      </w:r>
    </w:p>
    <w:p w:rsidR="00CA600C" w:rsidRPr="00E85B35" w:rsidRDefault="00CA600C" w:rsidP="00CA600C">
      <w:pPr>
        <w:widowControl w:val="0"/>
        <w:tabs>
          <w:tab w:val="left" w:pos="1710"/>
          <w:tab w:val="left" w:pos="3456"/>
          <w:tab w:val="left" w:pos="5616"/>
          <w:tab w:val="left" w:pos="5990"/>
          <w:tab w:val="left" w:pos="7776"/>
        </w:tabs>
        <w:ind w:left="1710" w:hanging="270"/>
        <w:jc w:val="both"/>
      </w:pPr>
    </w:p>
    <w:p w:rsidR="00E85B35" w:rsidRPr="00E85B35" w:rsidRDefault="00E85B35" w:rsidP="00E85B35">
      <w:pPr>
        <w:numPr>
          <w:ilvl w:val="2"/>
          <w:numId w:val="22"/>
        </w:numPr>
        <w:tabs>
          <w:tab w:val="left" w:pos="1440"/>
        </w:tabs>
        <w:spacing w:before="240" w:after="60"/>
        <w:jc w:val="both"/>
        <w:outlineLvl w:val="2"/>
      </w:pPr>
      <w:r w:rsidRPr="00E85B35">
        <w:t xml:space="preserve">Receptacles on emergency power shall be red in color.  </w:t>
      </w:r>
      <w:proofErr w:type="spellStart"/>
      <w:r w:rsidRPr="00E85B35">
        <w:t>Coverplates</w:t>
      </w:r>
      <w:proofErr w:type="spellEnd"/>
      <w:r w:rsidRPr="00E85B35">
        <w:t xml:space="preserve"> for emergency outlets in these areas shall be engraved with panel and circuit no. designation per NEC.  Engraving shall be 1/8" high, block style letters, with red filler on front side of </w:t>
      </w:r>
      <w:proofErr w:type="spellStart"/>
      <w:r w:rsidRPr="00E85B35">
        <w:t>coverplates</w:t>
      </w:r>
      <w:proofErr w:type="spellEnd"/>
      <w:r w:rsidRPr="00E85B35">
        <w:t>.</w:t>
      </w:r>
    </w:p>
    <w:p w:rsidR="00E85B35" w:rsidRPr="00E85B35" w:rsidRDefault="00E85B35" w:rsidP="00CA600C">
      <w:pPr>
        <w:pStyle w:val="Heading2"/>
      </w:pPr>
      <w:r w:rsidRPr="00E85B35">
        <w:t>PLATES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CHECK PLATE FINISH WITH ARCHITECT AND CHOOSE ONE OF THE TWO PARAGRAPHS BELOW OR REVISE ACCORDINGLY.  COORDINATE COLOR WITH ARCHITECT AND INTERIOR DESIGNER.</w:t>
      </w:r>
    </w:p>
    <w:p w:rsidR="00E85B35" w:rsidRPr="00E85B35" w:rsidRDefault="00E85B35" w:rsidP="00CA600C">
      <w:pPr>
        <w:pStyle w:val="Heading3"/>
      </w:pPr>
      <w:r w:rsidRPr="00E85B35">
        <w:t xml:space="preserve">Furnish and install wall plates for all wiring devices.  Plates for flush devices shall be Pass and Seymour "RP" Series high impact thermoplastic, and shall be gray in color.  Oversize plates are not </w:t>
      </w:r>
      <w:r w:rsidRPr="00E85B35">
        <w:lastRenderedPageBreak/>
        <w:t>acceptable.  Weatherproof switch plates shall be Crouse Hinds DS185 type.  Where switches and/or receptacles are shown adjacent to each other, provide a common cover plate for each group of devices.</w:t>
      </w:r>
    </w:p>
    <w:p w:rsidR="00E85B35" w:rsidRPr="00E85B35" w:rsidRDefault="00E85B35" w:rsidP="00E85B35">
      <w:pPr>
        <w:widowControl w:val="0"/>
        <w:tabs>
          <w:tab w:val="left" w:pos="1296"/>
          <w:tab w:val="left" w:pos="1728"/>
          <w:tab w:val="left" w:pos="1800"/>
          <w:tab w:val="left" w:pos="5616"/>
          <w:tab w:val="left" w:pos="5990"/>
          <w:tab w:val="left" w:pos="7776"/>
        </w:tabs>
        <w:ind w:left="1710"/>
        <w:jc w:val="both"/>
        <w:rPr>
          <w:vanish/>
        </w:rPr>
      </w:pPr>
      <w:r w:rsidRPr="00E85B35">
        <w:rPr>
          <w:b/>
          <w:vanish/>
        </w:rPr>
        <w:t>OR</w:t>
      </w:r>
    </w:p>
    <w:p w:rsidR="00E85B35" w:rsidRPr="00E85B35" w:rsidRDefault="00E85B35" w:rsidP="00CA600C">
      <w:pPr>
        <w:pStyle w:val="Heading3"/>
      </w:pPr>
      <w:r w:rsidRPr="00E85B35">
        <w:t>Furnish and install wall plates for all wiring devices.  Plates shall be Pass and Seymour Type 302 stainless steel.  Oversize plates are not acceptable.  Weatherproof switch plates shall be Crouse Hinds DS185 type.  Where switches and or receptacles are shown adjacent to each other, provide common plate for each group of devices.</w:t>
      </w:r>
    </w:p>
    <w:p w:rsidR="00E85B35" w:rsidRPr="00E85B35" w:rsidRDefault="00E85B35" w:rsidP="00CA600C">
      <w:pPr>
        <w:pStyle w:val="Heading2"/>
      </w:pPr>
      <w:r w:rsidRPr="00E85B35">
        <w:t>MULTI-OUTLET SURFACE ASSEMBLIES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 xml:space="preserve">NOTE TO SPECIFIER:  REVISE OR DELETE PARAGRAPH 2.5.1 AS REQUIRED.  DELETE THIS PARGRAPHS IF MULTI-OUTLET SURFACE ASSEMBLIES OR POWER POLES ARE SPECIFIED ON THE DRAWINGS.  </w:t>
      </w:r>
    </w:p>
    <w:p w:rsidR="00E85B35" w:rsidRPr="00E85B35" w:rsidRDefault="00E85B35" w:rsidP="00CA600C">
      <w:pPr>
        <w:pStyle w:val="Heading3"/>
      </w:pPr>
      <w:r w:rsidRPr="00E85B35">
        <w:t xml:space="preserve">Provide two piece surface metal raceway assemblies manufactured by the </w:t>
      </w:r>
      <w:proofErr w:type="spellStart"/>
      <w:r w:rsidRPr="00E85B35">
        <w:t>Wiremold</w:t>
      </w:r>
      <w:proofErr w:type="spellEnd"/>
      <w:r w:rsidRPr="00E85B35">
        <w:t xml:space="preserve"> Company or Walker Parkersburg Products, complete including fittings, devices, end closures, conduit entrance fittings, elbows, and boxes.  Except where specified otherwise on the drawings, provide </w:t>
      </w:r>
      <w:proofErr w:type="spellStart"/>
      <w:r w:rsidRPr="00E85B35">
        <w:t>Wiremold</w:t>
      </w:r>
      <w:proofErr w:type="spellEnd"/>
      <w:r w:rsidRPr="00E85B35">
        <w:t xml:space="preserve"> G-4000 Series base cover and divider and provide accessory devices as noted on the drawings. </w:t>
      </w:r>
    </w:p>
    <w:p w:rsidR="00E85B35" w:rsidRPr="00E85B35" w:rsidRDefault="00E85B35" w:rsidP="00CA600C">
      <w:pPr>
        <w:pStyle w:val="Heading2"/>
      </w:pPr>
      <w:r w:rsidRPr="00E85B35">
        <w:t>FLOOR OUTLETS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2.7.1 &amp; 2.7.2 AS REQUIRED.  DELETE THESE PARAGRAPHS IF THESE DEVICES ARE SPECIFIED ON THE DRAWINGS.</w:t>
      </w:r>
    </w:p>
    <w:p w:rsidR="00E85B35" w:rsidRPr="00E85B35" w:rsidRDefault="00E85B35" w:rsidP="00CA600C">
      <w:pPr>
        <w:pStyle w:val="Heading3"/>
      </w:pPr>
      <w:r w:rsidRPr="00E85B35">
        <w:t xml:space="preserve">Flush Mounted Floor Boxes and Floor Outlets:  Provide Steel City No. 664 box, No. 664-CST cover, one 20A, 125V duplex receptacle, one 664RP receptacle faceplate, and one 664BP blank faceplate for each flush mounted floor convenience outlet.  When carpet is indicated on the finish schedule, supply each floor box or outlet with an appropriate carpet flange.  </w:t>
      </w:r>
    </w:p>
    <w:p w:rsidR="00E85B35" w:rsidRPr="00E85B35" w:rsidRDefault="00E85B35" w:rsidP="00CA600C">
      <w:pPr>
        <w:pStyle w:val="Heading3"/>
      </w:pPr>
      <w:r w:rsidRPr="00E85B35">
        <w:t xml:space="preserve">Poke-Thru Service Fittings:  Provide Steel City poke-thru service fittings </w:t>
      </w:r>
      <w:r w:rsidR="008341BB">
        <w:t xml:space="preserve">or approved equal </w:t>
      </w:r>
      <w:r w:rsidRPr="00E85B35">
        <w:t>complete with a FPT-400 series fire rated insert suitable for the distribution of power, communications, and data wiring.  Provide FPT-400 series service fitting heads with faceplate types as noted on the drawings, or as required to meet specified project needs.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ON UNDERFLOOR DUCTS AND FITTINGS AS REQUIRED.</w:t>
      </w:r>
    </w:p>
    <w:p w:rsidR="00E85B35" w:rsidRPr="00E85B35" w:rsidRDefault="00E85B35" w:rsidP="00CA600C">
      <w:pPr>
        <w:pStyle w:val="Heading2"/>
      </w:pPr>
      <w:r w:rsidRPr="00E85B35">
        <w:t>UNDERFLOOR DUCT AND FITTINGS</w:t>
      </w:r>
    </w:p>
    <w:p w:rsidR="00E85B35" w:rsidRPr="00E85B35" w:rsidRDefault="00E85B35" w:rsidP="00CA600C">
      <w:pPr>
        <w:pStyle w:val="Heading3"/>
      </w:pPr>
      <w:r w:rsidRPr="00E85B35">
        <w:t>This Contractor shall furnish and install an underfloor duct system as shown on the plans, complete with all junction boxes, end caps, elbows, conduit adapters, supports, anchors, covers, flanges and other necessary components for a complete and workable installation.</w:t>
      </w:r>
    </w:p>
    <w:p w:rsidR="00E85B35" w:rsidRPr="00E85B35" w:rsidRDefault="00E85B35" w:rsidP="00CA600C">
      <w:pPr>
        <w:pStyle w:val="Heading3"/>
      </w:pPr>
      <w:r w:rsidRPr="00E85B35">
        <w:t xml:space="preserve">The system shall consist of No. 2 power duct and No. 4 communications duct with inserts 24" on center.  Duct shall be manufactured by Walker/Parkersburg, </w:t>
      </w:r>
      <w:proofErr w:type="spellStart"/>
      <w:r w:rsidRPr="00E85B35">
        <w:t>Cellco</w:t>
      </w:r>
      <w:proofErr w:type="spellEnd"/>
      <w:r w:rsidRPr="00E85B35">
        <w:t xml:space="preserve"> or approved equal.</w:t>
      </w:r>
    </w:p>
    <w:p w:rsidR="00E85B35" w:rsidRPr="00E85B35" w:rsidRDefault="00E85B35" w:rsidP="00CA600C">
      <w:pPr>
        <w:pStyle w:val="Heading3"/>
      </w:pPr>
      <w:r w:rsidRPr="00E85B35">
        <w:t>Power duct and comm./computer duct shall be aligned with 1-inch spacing between parallel duct runs using duct supports spaced at 5 foot intervals and as recommended by the manufacturer.  Top of inserts shall be made watertight with sealing compound.</w:t>
      </w:r>
    </w:p>
    <w:p w:rsidR="00E85B35" w:rsidRPr="00E85B35" w:rsidRDefault="00E85B35" w:rsidP="00CA600C">
      <w:pPr>
        <w:pStyle w:val="Heading3"/>
      </w:pPr>
      <w:r w:rsidRPr="00E85B35">
        <w:t>Provide service fittings where shown on the plans.  Prior to installation verify service fitting locations with the Owner.</w:t>
      </w:r>
    </w:p>
    <w:p w:rsidR="00E85B35" w:rsidRPr="00E85B35" w:rsidRDefault="00E85B35" w:rsidP="00CA600C">
      <w:pPr>
        <w:pStyle w:val="Heading3"/>
      </w:pPr>
      <w:r w:rsidRPr="00E85B35">
        <w:t>Devices and cover plates shall be similar to those specified for floor outlets.</w:t>
      </w:r>
    </w:p>
    <w:p w:rsidR="00E85B35" w:rsidRPr="00E85B35" w:rsidRDefault="00E85B35" w:rsidP="00CA600C">
      <w:pPr>
        <w:pStyle w:val="Heading2"/>
      </w:pPr>
      <w:r w:rsidRPr="00E85B35">
        <w:t>Where devices are installed on exposed fittings or boxes, the plates shall be galvanized and of a type designed to fit the box.  Blank covers shall be installed on all boxes without devices or fixtures, of same type as installed on devices in the room or area.</w:t>
      </w:r>
    </w:p>
    <w:p w:rsidR="00E85B35" w:rsidRPr="00E85B35" w:rsidRDefault="00E85B35" w:rsidP="00CA600C">
      <w:pPr>
        <w:pStyle w:val="Heading2"/>
      </w:pPr>
      <w:r w:rsidRPr="00E85B35">
        <w:t>Test wiring devices to ensure electrical continuity of grounding connections and proper polarity.</w:t>
      </w:r>
    </w:p>
    <w:p w:rsidR="00E85B35" w:rsidRPr="00E85B35" w:rsidRDefault="00E85B35" w:rsidP="00CA600C">
      <w:pPr>
        <w:pStyle w:val="Heading1"/>
      </w:pPr>
      <w:r w:rsidRPr="00E85B35">
        <w:t>EXECUTION</w:t>
      </w:r>
    </w:p>
    <w:p w:rsidR="00E85B35" w:rsidRPr="00E85B35" w:rsidRDefault="00E85B35" w:rsidP="00CA600C">
      <w:pPr>
        <w:pStyle w:val="Heading2"/>
      </w:pPr>
      <w:r w:rsidRPr="00E85B35">
        <w:t>INSTALLATION</w:t>
      </w:r>
    </w:p>
    <w:p w:rsidR="00E85B35" w:rsidRPr="00E85B35" w:rsidRDefault="00E85B35" w:rsidP="00CA600C">
      <w:pPr>
        <w:pStyle w:val="Heading3"/>
      </w:pPr>
      <w:r w:rsidRPr="00E85B35">
        <w:lastRenderedPageBreak/>
        <w:t>Install wiring devices as indicated in compliance with manufacturer's written instructions, applicable requirements of the NEC and NECA's "Standard of Installation," and in accordance with recognized industry practices to fulfill project requirements.</w:t>
      </w:r>
    </w:p>
    <w:p w:rsidR="00E85B35" w:rsidRPr="00E85B35" w:rsidRDefault="00E85B35" w:rsidP="00CA600C">
      <w:pPr>
        <w:pStyle w:val="Heading3"/>
      </w:pPr>
      <w:r w:rsidRPr="00E85B35">
        <w:t>Coordinate with other work including painting, electrical boxes and wiring work, as necessary to interface installation of wiring devices and other work.</w:t>
      </w:r>
    </w:p>
    <w:p w:rsidR="00E85B35" w:rsidRPr="00E85B35" w:rsidRDefault="00E85B35" w:rsidP="00CA600C">
      <w:pPr>
        <w:pStyle w:val="Heading3"/>
      </w:pPr>
      <w:r w:rsidRPr="00E85B35">
        <w:t>Testing:  Test wiring devices for electrical continuity and proper polarity of connections.  Test wiring devices to demonstrate compliance with requirements.</w:t>
      </w:r>
    </w:p>
    <w:p w:rsidR="00E85B35" w:rsidRPr="00E85B35" w:rsidRDefault="00E85B35" w:rsidP="00CA600C">
      <w:pPr>
        <w:pStyle w:val="Heading3"/>
      </w:pPr>
      <w:r w:rsidRPr="00E85B35">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E85B35" w:rsidRPr="00E85B35" w:rsidRDefault="00E85B35" w:rsidP="00CA600C">
      <w:pPr>
        <w:pStyle w:val="Heading3"/>
      </w:pPr>
      <w:r w:rsidRPr="00E85B35">
        <w:t>Outlets shall be set plumb or horizontal and shall extend to the finished surface of the walls, ceiling or floor, as the case may be, without projecting beyond the same.</w:t>
      </w:r>
    </w:p>
    <w:p w:rsidR="00E85B35" w:rsidRPr="00E85B35" w:rsidRDefault="00E85B35" w:rsidP="00CA600C">
      <w:pPr>
        <w:pStyle w:val="Heading3"/>
      </w:pPr>
      <w:r w:rsidRPr="00E85B35">
        <w:t>Receptacles, switches, etc., shown on wood trim, cases or other fixtures shall be installed symmetrically; and, where necessary, shall be set with the long dimensions of the plate horizontal, or ganged in tandem.</w:t>
      </w:r>
    </w:p>
    <w:p w:rsidR="00E85B35" w:rsidRPr="00E85B35" w:rsidRDefault="00E85B35" w:rsidP="00CA600C">
      <w:pPr>
        <w:pStyle w:val="Heading3"/>
      </w:pPr>
      <w:r w:rsidRPr="00E85B35">
        <w:t>Where dimmer switches are shown adjacent to standard switches, both shall be installed in separate back boxes with adequate space between so that neither cover plate requires cutting.</w:t>
      </w:r>
    </w:p>
    <w:p w:rsidR="00E85B35" w:rsidRPr="00E85B35" w:rsidRDefault="00E85B35" w:rsidP="00CA600C">
      <w:pPr>
        <w:pStyle w:val="Heading3"/>
      </w:pPr>
      <w:r w:rsidRPr="00E85B35">
        <w:t>Where devices are shown near wall openings, coordinate location if corner guards are to be installed so that cover plates do not require cutting.</w:t>
      </w:r>
    </w:p>
    <w:p w:rsidR="00E85B35" w:rsidRPr="00E85B35" w:rsidRDefault="00E85B35" w:rsidP="00CA600C">
      <w:pPr>
        <w:pStyle w:val="Heading3"/>
      </w:pPr>
      <w:r w:rsidRPr="00E85B35">
        <w:t>Where devices are shown mounted adjacent to one another on the drawings, provide multi-gang faceplates to cover all devices.</w:t>
      </w: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rPr>
          <w:rFonts w:ascii="Courier" w:hAnsi="Courier"/>
        </w:rPr>
      </w:pPr>
      <w:r w:rsidRPr="00E85B35">
        <w:t xml:space="preserve">END OF SECTION 262726 </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167" w:rsidRDefault="008A71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2"/>
      <w:gridCol w:w="3315"/>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85B35">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w:t>
          </w:r>
          <w:r w:rsidR="00E85B35">
            <w:rPr>
              <w:sz w:val="16"/>
              <w:szCs w:val="16"/>
            </w:rPr>
            <w:t>7</w:t>
          </w:r>
          <w:r w:rsidRPr="00070CA2">
            <w:rPr>
              <w:sz w:val="16"/>
              <w:szCs w:val="16"/>
            </w:rPr>
            <w:t xml:space="preserve"> </w:t>
          </w:r>
          <w:r w:rsidR="00E85B35">
            <w:rPr>
              <w:sz w:val="16"/>
              <w:szCs w:val="16"/>
            </w:rPr>
            <w:t>2</w:t>
          </w:r>
          <w:r w:rsidR="00463E3F">
            <w:rPr>
              <w:sz w:val="16"/>
              <w:szCs w:val="16"/>
            </w:rPr>
            <w:t>6</w:t>
          </w:r>
          <w:r w:rsidRPr="00070CA2">
            <w:rPr>
              <w:sz w:val="16"/>
              <w:szCs w:val="16"/>
            </w:rPr>
            <w:t xml:space="preserve"> </w:t>
          </w:r>
          <w:r w:rsidR="00E85B35">
            <w:rPr>
              <w:sz w:val="16"/>
              <w:szCs w:val="16"/>
            </w:rPr>
            <w:t>- WIRING DEVICES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8A7167" w:rsidRPr="008A7167">
            <w:rPr>
              <w:sz w:val="16"/>
              <w:szCs w:val="16"/>
            </w:rPr>
            <w:t>7/1/2014</w:t>
          </w:r>
          <w:bookmarkStart w:id="0" w:name="_GoBack"/>
          <w:bookmarkEnd w:id="0"/>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A7167">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A7167">
            <w:rPr>
              <w:rStyle w:val="PageNumber"/>
              <w:rFonts w:cs="Arial"/>
              <w:noProof/>
              <w:sz w:val="16"/>
              <w:szCs w:val="16"/>
            </w:rPr>
            <w:t>5</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167" w:rsidRDefault="008A71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167" w:rsidRDefault="008A71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27</w:t>
    </w:r>
    <w:r>
      <w:rPr>
        <w:b/>
      </w:rPr>
      <w:t xml:space="preserve"> </w:t>
    </w:r>
    <w:r w:rsidR="00E85B35">
      <w:rPr>
        <w:b/>
      </w:rPr>
      <w:t>2</w:t>
    </w:r>
    <w:r w:rsidR="00463E3F">
      <w:rPr>
        <w:b/>
      </w:rPr>
      <w:t>6</w:t>
    </w:r>
    <w:r>
      <w:rPr>
        <w:b/>
      </w:rPr>
      <w:t xml:space="preserve"> </w:t>
    </w:r>
    <w:r w:rsidR="00A60DE4">
      <w:rPr>
        <w:b/>
      </w:rPr>
      <w:t>–</w:t>
    </w:r>
    <w:r>
      <w:rPr>
        <w:b/>
      </w:rPr>
      <w:t xml:space="preserve"> </w:t>
    </w:r>
    <w:r w:rsidR="00E85B35">
      <w:rPr>
        <w:b/>
      </w:rPr>
      <w:t>WIRING DEVICES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167" w:rsidRDefault="008A7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A7167"/>
    <w:rsid w:val="008C4887"/>
    <w:rsid w:val="008C728A"/>
    <w:rsid w:val="008D1B05"/>
    <w:rsid w:val="008F153A"/>
    <w:rsid w:val="0090264E"/>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A600C"/>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4A82D5-0B26-4676-A53C-6C970325C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8</TotalTime>
  <Pages>5</Pages>
  <Words>1699</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12079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26</dc:title>
  <dc:creator>UNL</dc:creator>
  <cp:lastModifiedBy>Setup</cp:lastModifiedBy>
  <cp:revision>1</cp:revision>
  <cp:lastPrinted>2009-03-05T22:14:00Z</cp:lastPrinted>
  <dcterms:created xsi:type="dcterms:W3CDTF">2013-10-15T14:13:00Z</dcterms:created>
  <dcterms:modified xsi:type="dcterms:W3CDTF">2014-05-27T20:15:00Z</dcterms:modified>
  <cp:version>1</cp:version>
</cp:coreProperties>
</file>